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HOLME</w:t>
      </w:r>
      <w:r>
        <w:rPr>
          <w:rFonts w:ascii="Times New Roman" w:hAnsi="Times New Roman" w:cs="Times New Roman"/>
          <w:sz w:val="24"/>
          <w:szCs w:val="24"/>
        </w:rPr>
        <w:t xml:space="preserve">      (fl.1433)</w:t>
      </w: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Robert Holme of York(d.1433)(q.v.) and his first wife, Agnes.</w:t>
      </w: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(H.O.C. III pp.398-400)</w:t>
      </w: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Default="00BF2F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1433</w:t>
      </w:r>
      <w:r>
        <w:rPr>
          <w:rFonts w:ascii="Times New Roman" w:hAnsi="Times New Roman" w:cs="Times New Roman"/>
          <w:sz w:val="24"/>
          <w:szCs w:val="24"/>
        </w:rPr>
        <w:tab/>
        <w:t>He inherited most of his father’s property.</w:t>
      </w:r>
    </w:p>
    <w:p w:rsidR="00BF2F05" w:rsidRDefault="00BF2F05" w:rsidP="00BF2F0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BF2F05">
        <w:rPr>
          <w:rFonts w:ascii="Times New Roman" w:hAnsi="Times New Roman" w:cs="Times New Roman"/>
          <w:sz w:val="24"/>
          <w:szCs w:val="24"/>
        </w:rPr>
        <w:t>ht</w:t>
      </w:r>
      <w:hyperlink r:id="rId6" w:history="1">
        <w:r w:rsidRPr="00A237B5">
          <w:rPr>
            <w:rStyle w:val="Hyperlink"/>
            <w:rFonts w:ascii="Times New Roman" w:hAnsi="Times New Roman" w:cs="Times New Roman"/>
            <w:sz w:val="24"/>
            <w:szCs w:val="24"/>
          </w:rPr>
          <w:t>tp://www.historyofparliamentonline.org/volume/1386-14</w:t>
        </w:r>
      </w:hyperlink>
      <w:r w:rsidRPr="00BF2F05">
        <w:rPr>
          <w:rFonts w:ascii="Times New Roman" w:hAnsi="Times New Roman" w:cs="Times New Roman"/>
          <w:sz w:val="24"/>
          <w:szCs w:val="24"/>
        </w:rPr>
        <w:t>21/member/holme-robert-i-1433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2F05" w:rsidRDefault="00BF2F05" w:rsidP="00BF2F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Default="00BF2F05" w:rsidP="00BF2F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Default="00BF2F05" w:rsidP="00BF2F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F2F05" w:rsidRPr="00BF2F05" w:rsidRDefault="00BF2F05" w:rsidP="00BF2F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BF2F05" w:rsidRPr="00BF2F0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F05" w:rsidRDefault="00BF2F05" w:rsidP="00E71FC3">
      <w:pPr>
        <w:spacing w:after="0" w:line="240" w:lineRule="auto"/>
      </w:pPr>
      <w:r>
        <w:separator/>
      </w:r>
    </w:p>
  </w:endnote>
  <w:endnote w:type="continuationSeparator" w:id="0">
    <w:p w:rsidR="00BF2F05" w:rsidRDefault="00BF2F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F05" w:rsidRDefault="00BF2F05" w:rsidP="00E71FC3">
      <w:pPr>
        <w:spacing w:after="0" w:line="240" w:lineRule="auto"/>
      </w:pPr>
      <w:r>
        <w:separator/>
      </w:r>
    </w:p>
  </w:footnote>
  <w:footnote w:type="continuationSeparator" w:id="0">
    <w:p w:rsidR="00BF2F05" w:rsidRDefault="00BF2F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05"/>
    <w:rsid w:val="00AB52E8"/>
    <w:rsid w:val="00B16D3F"/>
    <w:rsid w:val="00BF2F0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B5601"/>
  <w15:chartTrackingRefBased/>
  <w15:docId w15:val="{1AEAC4F4-825C-48D5-AD47-BBE9F151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F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p://www.historyofparliamentonline.org/volume/1386-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2016-03-18T22:24:00Z</dcterms:created>
  <dcterms:modified xsi:type="dcterms:W3CDTF">2016-03-18T22:26:00Z</dcterms:modified>
</cp:coreProperties>
</file>